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789" w:rsidRPr="00550196" w:rsidRDefault="00B27789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Pr="008075CF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4pt;visibility:visible">
            <v:imagedata r:id="rId5" o:title=""/>
          </v:shape>
        </w:pict>
      </w:r>
    </w:p>
    <w:p w:rsidR="00B27789" w:rsidRDefault="00B27789" w:rsidP="00AE7C43">
      <w:pPr>
        <w:pStyle w:val="Heading1"/>
      </w:pPr>
      <w:r>
        <w:t>КАГАРЛИЦЬКА  МІСЬКА  РАДА  VІІІ  СКЛИКАННЯ</w:t>
      </w:r>
    </w:p>
    <w:p w:rsidR="00B27789" w:rsidRDefault="00B27789" w:rsidP="00AE7C4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B27789" w:rsidRDefault="00B27789" w:rsidP="00AE7C4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B27789" w:rsidRDefault="00B27789" w:rsidP="00AE7C43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B27789" w:rsidRDefault="00B27789" w:rsidP="00641D76">
      <w:pPr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</w:pPr>
    </w:p>
    <w:p w:rsidR="00B27789" w:rsidRPr="00DE1401" w:rsidRDefault="00B27789" w:rsidP="00641D76">
      <w:pPr>
        <w:rPr>
          <w:rStyle w:val="Heading2Char"/>
          <w:rFonts w:ascii="Times New Roman" w:hAnsi="Times New Roman"/>
          <w:color w:val="auto"/>
          <w:lang w:val="uk-UA"/>
        </w:rPr>
      </w:pP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Про затвердження технічної документації із землеустрою </w:t>
      </w:r>
    </w:p>
    <w:p w:rsidR="00B27789" w:rsidRPr="00DE1401" w:rsidRDefault="00B27789" w:rsidP="00641D76">
      <w:pPr>
        <w:rPr>
          <w:rStyle w:val="Heading2Char"/>
          <w:rFonts w:ascii="Times New Roman" w:hAnsi="Times New Roman"/>
          <w:color w:val="auto"/>
          <w:lang w:val="uk-UA"/>
        </w:rPr>
      </w:pP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щодо встановлення (відновлення) меж  земельної ділянки в </w:t>
      </w:r>
    </w:p>
    <w:p w:rsidR="00B27789" w:rsidRPr="00DE1401" w:rsidRDefault="00B27789" w:rsidP="00641D76">
      <w:pPr>
        <w:rPr>
          <w:rStyle w:val="Heading2Char"/>
          <w:rFonts w:ascii="Times New Roman" w:hAnsi="Times New Roman"/>
          <w:color w:val="000000"/>
          <w:lang w:val="uk-UA"/>
        </w:rPr>
      </w:pP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натурі </w:t>
      </w:r>
      <w:r w:rsidRPr="00DE1401">
        <w:rPr>
          <w:rStyle w:val="Heading2Char"/>
          <w:rFonts w:ascii="Times New Roman" w:hAnsi="Times New Roman"/>
          <w:color w:val="000000"/>
          <w:lang w:val="uk-UA"/>
        </w:rPr>
        <w:t>(на місцевості)</w:t>
      </w: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 </w:t>
      </w:r>
      <w:r w:rsidRPr="00DE1401">
        <w:rPr>
          <w:rStyle w:val="Heading2Char"/>
          <w:rFonts w:ascii="Times New Roman" w:hAnsi="Times New Roman"/>
          <w:color w:val="000000"/>
          <w:lang w:val="uk-UA"/>
        </w:rPr>
        <w:t xml:space="preserve">Музиці Павлу Павловичу в м. Кагарлик, </w:t>
      </w:r>
    </w:p>
    <w:p w:rsidR="00B27789" w:rsidRPr="00DE1401" w:rsidRDefault="00B27789" w:rsidP="00641D76">
      <w:pPr>
        <w:rPr>
          <w:rStyle w:val="Heading2Char"/>
          <w:rFonts w:ascii="Times New Roman" w:hAnsi="Times New Roman"/>
          <w:color w:val="000000"/>
          <w:lang w:val="uk-UA"/>
        </w:rPr>
      </w:pPr>
      <w:r w:rsidRPr="00DE1401">
        <w:rPr>
          <w:rStyle w:val="Heading2Char"/>
          <w:rFonts w:ascii="Times New Roman" w:hAnsi="Times New Roman"/>
          <w:color w:val="000000"/>
          <w:lang w:val="uk-UA"/>
        </w:rPr>
        <w:t>вул. Євгенія Лісового, 31</w:t>
      </w: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 </w:t>
      </w:r>
      <w:r w:rsidRPr="00DE1401">
        <w:rPr>
          <w:rStyle w:val="Heading2Char"/>
          <w:rFonts w:ascii="Times New Roman" w:hAnsi="Times New Roman"/>
          <w:color w:val="000000"/>
          <w:lang w:val="uk-UA"/>
        </w:rPr>
        <w:t xml:space="preserve">для будівництва і обслуговування житлового </w:t>
      </w:r>
    </w:p>
    <w:p w:rsidR="00B27789" w:rsidRPr="00DE1401" w:rsidRDefault="00B27789" w:rsidP="00641D76">
      <w:pPr>
        <w:rPr>
          <w:rStyle w:val="Heading2Char"/>
          <w:rFonts w:ascii="Times New Roman" w:hAnsi="Times New Roman"/>
          <w:color w:val="auto"/>
          <w:lang w:val="uk-UA"/>
        </w:rPr>
      </w:pPr>
      <w:r w:rsidRPr="00DE1401">
        <w:rPr>
          <w:rStyle w:val="Heading2Char"/>
          <w:rFonts w:ascii="Times New Roman" w:hAnsi="Times New Roman"/>
          <w:color w:val="000000"/>
          <w:lang w:val="uk-UA"/>
        </w:rPr>
        <w:t>будинку, господарських будівель і споруд (присадибна ділянка) (</w:t>
      </w:r>
      <w:smartTag w:uri="urn:schemas-microsoft-com:office:smarttags" w:element="metricconverter">
        <w:smartTagPr>
          <w:attr w:name="ProductID" w:val="0,1000 га"/>
        </w:smartTagPr>
        <w:r w:rsidRPr="00DE1401">
          <w:rPr>
            <w:rStyle w:val="Heading2Char"/>
            <w:rFonts w:ascii="Times New Roman" w:hAnsi="Times New Roman"/>
            <w:color w:val="000000"/>
            <w:lang w:val="uk-UA"/>
          </w:rPr>
          <w:t>0,1000 га</w:t>
        </w:r>
      </w:smartTag>
      <w:r w:rsidRPr="00DE1401">
        <w:rPr>
          <w:rStyle w:val="Heading2Char"/>
          <w:rFonts w:ascii="Times New Roman" w:hAnsi="Times New Roman"/>
          <w:color w:val="000000"/>
          <w:lang w:val="uk-UA"/>
        </w:rPr>
        <w:t>)</w:t>
      </w:r>
    </w:p>
    <w:p w:rsidR="00B27789" w:rsidRPr="001779CD" w:rsidRDefault="00B27789" w:rsidP="00AF13B0">
      <w:pPr>
        <w:ind w:firstLine="709"/>
        <w:jc w:val="center"/>
        <w:rPr>
          <w:lang w:val="uk-UA"/>
        </w:rPr>
      </w:pPr>
    </w:p>
    <w:p w:rsidR="00B27789" w:rsidRPr="006472BF" w:rsidRDefault="00B27789" w:rsidP="006472BF">
      <w:pPr>
        <w:ind w:firstLine="708"/>
        <w:jc w:val="both"/>
        <w:rPr>
          <w:b/>
          <w:sz w:val="26"/>
          <w:szCs w:val="26"/>
          <w:lang w:val="uk-UA"/>
        </w:rPr>
      </w:pPr>
      <w:r w:rsidRPr="00DE1401">
        <w:rPr>
          <w:color w:val="000000"/>
          <w:sz w:val="26"/>
          <w:szCs w:val="26"/>
          <w:lang w:val="uk-UA"/>
        </w:rPr>
        <w:t xml:space="preserve">Розглянувши заяву та матеріали технічної документації із землеустрою розробленої ПП «Єдиний Центр»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Музиці П.П. </w:t>
      </w:r>
      <w:r w:rsidRPr="00DE1401">
        <w:rPr>
          <w:sz w:val="26"/>
          <w:szCs w:val="26"/>
          <w:lang w:val="uk-UA"/>
        </w:rPr>
        <w:t>в м. Кагарлик</w:t>
      </w:r>
      <w:r w:rsidRPr="00DE1401">
        <w:rPr>
          <w:color w:val="000000"/>
          <w:sz w:val="26"/>
          <w:szCs w:val="26"/>
          <w:lang w:val="uk-UA"/>
        </w:rPr>
        <w:t>, вул. Євгенія Лісового, 31,</w:t>
      </w:r>
      <w:r w:rsidRPr="00DE1401">
        <w:rPr>
          <w:sz w:val="26"/>
          <w:szCs w:val="26"/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та Закону України «Про землеустрій», </w:t>
      </w:r>
      <w:r w:rsidRPr="006472BF"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Pr="006472BF">
        <w:rPr>
          <w:b/>
          <w:sz w:val="26"/>
          <w:szCs w:val="26"/>
          <w:lang w:val="uk-UA"/>
        </w:rPr>
        <w:t>сесія міської ради вирішила:</w:t>
      </w:r>
    </w:p>
    <w:p w:rsidR="00B27789" w:rsidRPr="001779CD" w:rsidRDefault="00B27789" w:rsidP="006472BF">
      <w:pPr>
        <w:ind w:firstLine="708"/>
        <w:jc w:val="both"/>
        <w:rPr>
          <w:color w:val="000000"/>
          <w:lang w:val="uk-UA"/>
        </w:rPr>
      </w:pPr>
    </w:p>
    <w:p w:rsidR="00B27789" w:rsidRPr="00DE1401" w:rsidRDefault="00B27789" w:rsidP="001779CD">
      <w:pPr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            1. Затвердити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>Музиці Павлу Павловичу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rStyle w:val="Heading2Char"/>
          <w:rFonts w:ascii="Times New Roman" w:hAnsi="Times New Roman"/>
          <w:b w:val="0"/>
          <w:color w:val="auto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>в м</w:t>
      </w:r>
      <w:r w:rsidRPr="00DE1401">
        <w:rPr>
          <w:sz w:val="26"/>
          <w:szCs w:val="26"/>
          <w:lang w:val="uk-UA"/>
        </w:rPr>
        <w:t>. Кагарлик</w:t>
      </w:r>
      <w:r w:rsidRPr="00DE1401">
        <w:rPr>
          <w:color w:val="000000"/>
          <w:sz w:val="26"/>
          <w:szCs w:val="26"/>
          <w:lang w:val="uk-UA"/>
        </w:rPr>
        <w:t>, вул. Євгенія Лісового, 31</w:t>
      </w: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DE1401">
        <w:rPr>
          <w:rStyle w:val="Heading1Char"/>
          <w:b w:val="0"/>
          <w:color w:val="000000"/>
          <w:sz w:val="26"/>
          <w:szCs w:val="26"/>
          <w:lang w:val="uk-UA"/>
        </w:rPr>
        <w:t>загальною площею</w:t>
      </w:r>
      <w:r w:rsidRPr="00DE1401">
        <w:rPr>
          <w:color w:val="000000"/>
          <w:sz w:val="26"/>
          <w:szCs w:val="26"/>
          <w:lang w:val="uk-UA"/>
        </w:rPr>
        <w:t xml:space="preserve"> </w:t>
      </w:r>
      <w:smartTag w:uri="urn:schemas-microsoft-com:office:smarttags" w:element="metricconverter">
        <w:smartTagPr>
          <w:attr w:name="ProductID" w:val="0,1000 га"/>
        </w:smartTagPr>
        <w:r w:rsidRPr="00DE1401">
          <w:rPr>
            <w:color w:val="000000"/>
            <w:sz w:val="26"/>
            <w:szCs w:val="26"/>
          </w:rPr>
          <w:t>0,</w:t>
        </w:r>
        <w:r w:rsidRPr="00DE1401">
          <w:rPr>
            <w:color w:val="000000"/>
            <w:sz w:val="26"/>
            <w:szCs w:val="26"/>
            <w:lang w:val="uk-UA"/>
          </w:rPr>
          <w:t xml:space="preserve">1000 </w:t>
        </w:r>
        <w:r w:rsidRPr="00DE1401">
          <w:rPr>
            <w:color w:val="000000"/>
            <w:sz w:val="26"/>
            <w:szCs w:val="26"/>
          </w:rPr>
          <w:t>га</w:t>
        </w:r>
      </w:smartTag>
      <w:r w:rsidRPr="00DE1401">
        <w:rPr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</w:rPr>
        <w:t xml:space="preserve">(кадастровий номер </w:t>
      </w:r>
      <w:r w:rsidRPr="00DE1401">
        <w:rPr>
          <w:color w:val="000000"/>
          <w:sz w:val="26"/>
          <w:szCs w:val="26"/>
          <w:lang w:val="uk-UA"/>
        </w:rPr>
        <w:t>3222210100:01:479:0076)</w:t>
      </w:r>
      <w:r w:rsidRPr="00DE1401">
        <w:rPr>
          <w:sz w:val="26"/>
          <w:szCs w:val="26"/>
          <w:lang w:val="uk-UA"/>
        </w:rPr>
        <w:t>.</w:t>
      </w:r>
    </w:p>
    <w:p w:rsidR="00B27789" w:rsidRPr="00DE1401" w:rsidRDefault="00B27789" w:rsidP="00E95306">
      <w:pPr>
        <w:pStyle w:val="BodyText"/>
        <w:spacing w:after="0"/>
        <w:jc w:val="both"/>
        <w:rPr>
          <w:rStyle w:val="Heading2Char"/>
          <w:rFonts w:ascii="Times New Roman" w:hAnsi="Times New Roman"/>
          <w:b w:val="0"/>
          <w:color w:val="000000"/>
          <w:lang w:val="uk-UA"/>
        </w:rPr>
      </w:pPr>
      <w:r w:rsidRPr="00DE1401">
        <w:rPr>
          <w:bCs/>
          <w:sz w:val="26"/>
          <w:szCs w:val="26"/>
          <w:lang w:val="uk-UA"/>
        </w:rPr>
        <w:t xml:space="preserve">            2. Передати </w:t>
      </w:r>
      <w:r w:rsidRPr="00DE1401">
        <w:rPr>
          <w:sz w:val="26"/>
          <w:szCs w:val="26"/>
          <w:lang w:val="uk-UA"/>
        </w:rPr>
        <w:t>Музиці Павлу Павловичу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 xml:space="preserve">у </w:t>
      </w:r>
      <w:r w:rsidRPr="00DE1401">
        <w:rPr>
          <w:bCs/>
          <w:sz w:val="26"/>
          <w:szCs w:val="26"/>
          <w:lang w:val="uk-UA"/>
        </w:rPr>
        <w:t xml:space="preserve">власність </w:t>
      </w:r>
      <w:r w:rsidRPr="00DE1401">
        <w:rPr>
          <w:sz w:val="26"/>
          <w:szCs w:val="26"/>
          <w:lang w:val="uk-UA"/>
        </w:rPr>
        <w:t>з земель комунальної власності земельну ділянку загальною площею 0,1000га (кадастровий номер 3222210100:01:479:0076) для будівництва і обслуговування житлового будинку, господарських будівель і споруд (присадибна ділянка)</w:t>
      </w:r>
      <w:r w:rsidRPr="00DE1401">
        <w:rPr>
          <w:rStyle w:val="Heading2Char"/>
          <w:rFonts w:ascii="Times New Roman" w:hAnsi="Times New Roman"/>
          <w:b w:val="0"/>
          <w:color w:val="auto"/>
          <w:lang w:val="uk-UA"/>
        </w:rPr>
        <w:t xml:space="preserve"> </w:t>
      </w: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>в м</w:t>
      </w:r>
      <w:r w:rsidRPr="00DE1401">
        <w:rPr>
          <w:sz w:val="26"/>
          <w:szCs w:val="26"/>
          <w:lang w:val="uk-UA"/>
        </w:rPr>
        <w:t>. Кагарлик</w:t>
      </w:r>
      <w:r w:rsidRPr="00DE1401">
        <w:rPr>
          <w:color w:val="000000"/>
          <w:sz w:val="26"/>
          <w:szCs w:val="26"/>
          <w:lang w:val="uk-UA"/>
        </w:rPr>
        <w:t>, вул. Євгенія Лісового, 31</w:t>
      </w: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>.</w:t>
      </w:r>
    </w:p>
    <w:p w:rsidR="00B27789" w:rsidRPr="00DE1401" w:rsidRDefault="00B27789" w:rsidP="00E95306">
      <w:pPr>
        <w:pStyle w:val="BodyText"/>
        <w:spacing w:after="0"/>
        <w:jc w:val="both"/>
        <w:rPr>
          <w:sz w:val="26"/>
          <w:szCs w:val="26"/>
          <w:lang w:val="uk-UA"/>
        </w:rPr>
      </w:pP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            </w:t>
      </w:r>
      <w:r w:rsidRPr="00DE1401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B27789" w:rsidRPr="00DE1401" w:rsidRDefault="00B27789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 Музиці Павлу Павловичу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>забезпечити:</w:t>
      </w:r>
    </w:p>
    <w:p w:rsidR="00B27789" w:rsidRPr="00DE1401" w:rsidRDefault="00B27789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B27789" w:rsidRPr="00DE1401" w:rsidRDefault="00B27789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B27789" w:rsidRPr="00DE1401" w:rsidRDefault="00B27789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DE1401">
        <w:rPr>
          <w:sz w:val="26"/>
          <w:szCs w:val="26"/>
          <w:lang w:val="uk-UA"/>
        </w:rPr>
        <w:t>4.3.</w:t>
      </w:r>
      <w:r w:rsidRPr="00DE1401">
        <w:rPr>
          <w:sz w:val="26"/>
          <w:szCs w:val="26"/>
        </w:rPr>
        <w:t xml:space="preserve"> </w:t>
      </w:r>
      <w:r w:rsidRPr="00DE1401">
        <w:rPr>
          <w:sz w:val="26"/>
          <w:szCs w:val="26"/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B27789" w:rsidRPr="00DE1401" w:rsidRDefault="00B27789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 5</w:t>
      </w:r>
      <w:r w:rsidRPr="00DE1401">
        <w:rPr>
          <w:sz w:val="26"/>
          <w:szCs w:val="26"/>
        </w:rPr>
        <w:t xml:space="preserve">. Контроль за виконанням даного рішення покласти на постійну комісію </w:t>
      </w:r>
      <w:r w:rsidRPr="00DE1401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B27789" w:rsidRPr="00DE1401" w:rsidRDefault="00B27789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B27789" w:rsidRPr="00DE1401" w:rsidRDefault="00B27789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B27789" w:rsidRDefault="00B27789" w:rsidP="007341AE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>Олександр ПАНЮТА</w:t>
      </w:r>
    </w:p>
    <w:p w:rsidR="00B27789" w:rsidRPr="00DE1401" w:rsidRDefault="00B27789" w:rsidP="001779CD">
      <w:pPr>
        <w:rPr>
          <w:sz w:val="26"/>
          <w:szCs w:val="26"/>
          <w:lang w:val="uk-UA"/>
        </w:rPr>
      </w:pPr>
    </w:p>
    <w:sectPr w:rsidR="00B27789" w:rsidRPr="00DE1401" w:rsidSect="00DE1401"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1C32"/>
    <w:rsid w:val="0002740F"/>
    <w:rsid w:val="00035590"/>
    <w:rsid w:val="0003789A"/>
    <w:rsid w:val="0004323C"/>
    <w:rsid w:val="00055F21"/>
    <w:rsid w:val="000679E9"/>
    <w:rsid w:val="000766F4"/>
    <w:rsid w:val="0008438F"/>
    <w:rsid w:val="000A4CB1"/>
    <w:rsid w:val="000A6FD6"/>
    <w:rsid w:val="000C43A2"/>
    <w:rsid w:val="000D15EA"/>
    <w:rsid w:val="000D4555"/>
    <w:rsid w:val="000F023D"/>
    <w:rsid w:val="000F1281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C296B"/>
    <w:rsid w:val="001E0117"/>
    <w:rsid w:val="001E30CF"/>
    <w:rsid w:val="001E4CAE"/>
    <w:rsid w:val="001F5B3B"/>
    <w:rsid w:val="00200C3F"/>
    <w:rsid w:val="00205336"/>
    <w:rsid w:val="002435C1"/>
    <w:rsid w:val="002811D8"/>
    <w:rsid w:val="00285E06"/>
    <w:rsid w:val="002973CE"/>
    <w:rsid w:val="002A1AA1"/>
    <w:rsid w:val="002A2619"/>
    <w:rsid w:val="002A4142"/>
    <w:rsid w:val="002A6C3D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407CEF"/>
    <w:rsid w:val="00410989"/>
    <w:rsid w:val="00430EDA"/>
    <w:rsid w:val="00451B1B"/>
    <w:rsid w:val="0045275F"/>
    <w:rsid w:val="0046574A"/>
    <w:rsid w:val="00470726"/>
    <w:rsid w:val="0047467B"/>
    <w:rsid w:val="00474700"/>
    <w:rsid w:val="00495838"/>
    <w:rsid w:val="004B73C2"/>
    <w:rsid w:val="004C3C0F"/>
    <w:rsid w:val="004C551D"/>
    <w:rsid w:val="004C679F"/>
    <w:rsid w:val="004C74C5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37040"/>
    <w:rsid w:val="005413D0"/>
    <w:rsid w:val="00550196"/>
    <w:rsid w:val="0055448F"/>
    <w:rsid w:val="00562322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425DE"/>
    <w:rsid w:val="006472BF"/>
    <w:rsid w:val="0066620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341AE"/>
    <w:rsid w:val="007357E3"/>
    <w:rsid w:val="007415F2"/>
    <w:rsid w:val="00742C67"/>
    <w:rsid w:val="00757551"/>
    <w:rsid w:val="00757F01"/>
    <w:rsid w:val="0076097A"/>
    <w:rsid w:val="007719EB"/>
    <w:rsid w:val="0078214C"/>
    <w:rsid w:val="00784F60"/>
    <w:rsid w:val="007B2EFF"/>
    <w:rsid w:val="007C0FC2"/>
    <w:rsid w:val="007C3253"/>
    <w:rsid w:val="007E072C"/>
    <w:rsid w:val="007F62E5"/>
    <w:rsid w:val="008064EE"/>
    <w:rsid w:val="008075CF"/>
    <w:rsid w:val="00810119"/>
    <w:rsid w:val="00812333"/>
    <w:rsid w:val="00835C6E"/>
    <w:rsid w:val="00854BBE"/>
    <w:rsid w:val="00860B2C"/>
    <w:rsid w:val="0087428C"/>
    <w:rsid w:val="00876F42"/>
    <w:rsid w:val="00880DAA"/>
    <w:rsid w:val="00895DC1"/>
    <w:rsid w:val="008B08DF"/>
    <w:rsid w:val="008D02DC"/>
    <w:rsid w:val="009009C0"/>
    <w:rsid w:val="009070FF"/>
    <w:rsid w:val="00915EB5"/>
    <w:rsid w:val="009240DD"/>
    <w:rsid w:val="0092745F"/>
    <w:rsid w:val="009308BA"/>
    <w:rsid w:val="00932ADF"/>
    <w:rsid w:val="00944456"/>
    <w:rsid w:val="00950F91"/>
    <w:rsid w:val="00950F9F"/>
    <w:rsid w:val="00967CA0"/>
    <w:rsid w:val="00980FAE"/>
    <w:rsid w:val="00983F9D"/>
    <w:rsid w:val="00993481"/>
    <w:rsid w:val="00995EBB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2161"/>
    <w:rsid w:val="00AB6EFC"/>
    <w:rsid w:val="00AC085B"/>
    <w:rsid w:val="00AD08AD"/>
    <w:rsid w:val="00AD5908"/>
    <w:rsid w:val="00AE1A00"/>
    <w:rsid w:val="00AE7C43"/>
    <w:rsid w:val="00AF13B0"/>
    <w:rsid w:val="00AF3626"/>
    <w:rsid w:val="00AF6071"/>
    <w:rsid w:val="00B00D15"/>
    <w:rsid w:val="00B0250C"/>
    <w:rsid w:val="00B1729D"/>
    <w:rsid w:val="00B27789"/>
    <w:rsid w:val="00B3531E"/>
    <w:rsid w:val="00B379D3"/>
    <w:rsid w:val="00B415B9"/>
    <w:rsid w:val="00B42050"/>
    <w:rsid w:val="00B56037"/>
    <w:rsid w:val="00B70D6E"/>
    <w:rsid w:val="00B9367A"/>
    <w:rsid w:val="00B93D74"/>
    <w:rsid w:val="00BA2BBA"/>
    <w:rsid w:val="00BA3700"/>
    <w:rsid w:val="00BC3DE1"/>
    <w:rsid w:val="00BD0151"/>
    <w:rsid w:val="00BE2C50"/>
    <w:rsid w:val="00BE2E22"/>
    <w:rsid w:val="00BE2E49"/>
    <w:rsid w:val="00BF4608"/>
    <w:rsid w:val="00C0512B"/>
    <w:rsid w:val="00C400D5"/>
    <w:rsid w:val="00C56634"/>
    <w:rsid w:val="00C62BB9"/>
    <w:rsid w:val="00C67053"/>
    <w:rsid w:val="00C87BC4"/>
    <w:rsid w:val="00CA630A"/>
    <w:rsid w:val="00CD1318"/>
    <w:rsid w:val="00D0619D"/>
    <w:rsid w:val="00D308E4"/>
    <w:rsid w:val="00D604E8"/>
    <w:rsid w:val="00D61E0F"/>
    <w:rsid w:val="00D676B2"/>
    <w:rsid w:val="00D67C11"/>
    <w:rsid w:val="00DD0F32"/>
    <w:rsid w:val="00DE1401"/>
    <w:rsid w:val="00DF01A8"/>
    <w:rsid w:val="00DF24B8"/>
    <w:rsid w:val="00E0686A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5306"/>
    <w:rsid w:val="00E977FA"/>
    <w:rsid w:val="00EA0372"/>
    <w:rsid w:val="00EA23DA"/>
    <w:rsid w:val="00EB5513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D22E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47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402</Words>
  <Characters>2296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Пользователь Windows</cp:lastModifiedBy>
  <cp:revision>5</cp:revision>
  <cp:lastPrinted>2024-03-12T13:48:00Z</cp:lastPrinted>
  <dcterms:created xsi:type="dcterms:W3CDTF">2024-03-26T09:45:00Z</dcterms:created>
  <dcterms:modified xsi:type="dcterms:W3CDTF">2024-03-26T09:47:00Z</dcterms:modified>
</cp:coreProperties>
</file>